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7993F1" w14:textId="77777777" w:rsidR="007102CC" w:rsidRDefault="007102CC" w:rsidP="007102C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HOLT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fl.1405)</w:t>
      </w:r>
    </w:p>
    <w:p w14:paraId="162D5759" w14:textId="77777777" w:rsidR="007102CC" w:rsidRDefault="007102CC" w:rsidP="007102C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47CC028" w14:textId="77777777" w:rsidR="007102CC" w:rsidRDefault="007102CC" w:rsidP="007102C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0E49BAB" w14:textId="77777777" w:rsidR="007102CC" w:rsidRDefault="007102CC" w:rsidP="007102C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1 Nov.1405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granted the alnage and subsidy of cloths for sale in Devon and </w:t>
      </w:r>
    </w:p>
    <w:p w14:paraId="7D34C07D" w14:textId="77777777" w:rsidR="007102CC" w:rsidRDefault="007102CC" w:rsidP="007102C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Cornwall for two years.    (C.F.R. 1405-13 pp.9-10)</w:t>
      </w:r>
    </w:p>
    <w:p w14:paraId="6BC985A7" w14:textId="77777777" w:rsidR="007102CC" w:rsidRDefault="007102CC" w:rsidP="007102C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D193674" w14:textId="77777777" w:rsidR="007102CC" w:rsidRDefault="007102CC" w:rsidP="007102C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B4AD170" w14:textId="77777777" w:rsidR="007102CC" w:rsidRDefault="007102CC" w:rsidP="007102C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26 July 2021</w:t>
      </w:r>
    </w:p>
    <w:p w14:paraId="29B7B71A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F06A72" w14:textId="77777777" w:rsidR="007102CC" w:rsidRDefault="007102CC" w:rsidP="009139A6">
      <w:r>
        <w:separator/>
      </w:r>
    </w:p>
  </w:endnote>
  <w:endnote w:type="continuationSeparator" w:id="0">
    <w:p w14:paraId="6215E713" w14:textId="77777777" w:rsidR="007102CC" w:rsidRDefault="007102CC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996A43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A55363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C664AA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F81DE4" w14:textId="77777777" w:rsidR="007102CC" w:rsidRDefault="007102CC" w:rsidP="009139A6">
      <w:r>
        <w:separator/>
      </w:r>
    </w:p>
  </w:footnote>
  <w:footnote w:type="continuationSeparator" w:id="0">
    <w:p w14:paraId="01FA70A2" w14:textId="77777777" w:rsidR="007102CC" w:rsidRDefault="007102CC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44C5B0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9559E1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2492B7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02CC"/>
    <w:rsid w:val="000666E0"/>
    <w:rsid w:val="002510B7"/>
    <w:rsid w:val="005C130B"/>
    <w:rsid w:val="007102CC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4C6CCD"/>
  <w15:chartTrackingRefBased/>
  <w15:docId w15:val="{F2C27970-2BCF-4FA4-B895-59A1C803A2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27</Words>
  <Characters>156</Characters>
  <Application>Microsoft Office Word</Application>
  <DocSecurity>0</DocSecurity>
  <Lines>1</Lines>
  <Paragraphs>1</Paragraphs>
  <ScaleCrop>false</ScaleCrop>
  <Company/>
  <LinksUpToDate>false</LinksUpToDate>
  <CharactersWithSpaces>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2021-08-28T15:02:00Z</dcterms:created>
  <dcterms:modified xsi:type="dcterms:W3CDTF">2021-08-28T15:02:00Z</dcterms:modified>
</cp:coreProperties>
</file>